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C3" w:rsidRDefault="00AC3BC3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AC3BC3" w:rsidRDefault="00AC3BC3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Березинского сельского Совета народных депутатов Унечского района, их супруги (супруга) и несовершеннолетних детей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AC3BC3" w:rsidRDefault="00AC3BC3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2022 года</w:t>
      </w:r>
    </w:p>
    <w:tbl>
      <w:tblPr>
        <w:tblpPr w:leftFromText="180" w:rightFromText="180" w:bottomFromText="200" w:vertAnchor="text" w:horzAnchor="margin" w:tblpXSpec="center" w:tblpY="155"/>
        <w:tblW w:w="155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05"/>
        <w:gridCol w:w="1863"/>
        <w:gridCol w:w="1188"/>
        <w:gridCol w:w="734"/>
        <w:gridCol w:w="1356"/>
        <w:gridCol w:w="985"/>
        <w:gridCol w:w="1154"/>
        <w:gridCol w:w="734"/>
        <w:gridCol w:w="814"/>
        <w:gridCol w:w="1325"/>
        <w:gridCol w:w="1397"/>
        <w:gridCol w:w="1458"/>
        <w:gridCol w:w="2213"/>
      </w:tblGrid>
      <w:tr w:rsidR="00AC3BC3" w:rsidTr="000848B3">
        <w:trPr>
          <w:trHeight w:val="588"/>
        </w:trPr>
        <w:tc>
          <w:tcPr>
            <w:tcW w:w="3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86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1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29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7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5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Hyperlink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1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Hyperlink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AC3BC3" w:rsidTr="000848B3">
        <w:trPr>
          <w:trHeight w:val="165"/>
        </w:trPr>
        <w:tc>
          <w:tcPr>
            <w:tcW w:w="3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BC3" w:rsidRDefault="00AC3BC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BC3" w:rsidRDefault="00AC3BC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BC3" w:rsidRDefault="00AC3BC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BC3" w:rsidRDefault="00AC3BC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BC3" w:rsidRDefault="00AC3BC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1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BC3" w:rsidRDefault="00AC3B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BC3" w:rsidTr="000848B3">
        <w:trPr>
          <w:trHeight w:val="295"/>
        </w:trPr>
        <w:tc>
          <w:tcPr>
            <w:tcW w:w="30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863" w:type="dxa"/>
            <w:vMerge w:val="restart"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Зверек Мария Михайловна</w:t>
            </w:r>
          </w:p>
        </w:tc>
        <w:tc>
          <w:tcPr>
            <w:tcW w:w="1188" w:type="dxa"/>
            <w:vMerge w:val="restart"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поселения, депутат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286948,66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C3BC3" w:rsidTr="000848B3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C3BC3" w:rsidTr="000848B3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C3BC3" w:rsidTr="000848B3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C3BC3" w:rsidTr="000848B3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C3BC3" w:rsidTr="000848B3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C3BC3" w:rsidTr="000848B3">
        <w:trPr>
          <w:trHeight w:val="295"/>
        </w:trPr>
        <w:tc>
          <w:tcPr>
            <w:tcW w:w="30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C3BC3" w:rsidTr="000848B3">
        <w:trPr>
          <w:trHeight w:val="79"/>
        </w:trPr>
        <w:tc>
          <w:tcPr>
            <w:tcW w:w="305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458" w:type="dxa"/>
            <w:vMerge/>
            <w:tcBorders>
              <w:left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C3BC3" w:rsidTr="000848B3">
        <w:trPr>
          <w:trHeight w:val="79"/>
        </w:trPr>
        <w:tc>
          <w:tcPr>
            <w:tcW w:w="3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863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88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Общая долевая (1/22)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957172,0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58" w:type="dxa"/>
            <w:vMerge/>
            <w:tcBorders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C3BC3" w:rsidRDefault="00AC3BC3" w:rsidP="005252FE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AC3BC3" w:rsidRDefault="00AC3BC3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AC3BC3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02A8"/>
    <w:rsid w:val="00007533"/>
    <w:rsid w:val="000848B3"/>
    <w:rsid w:val="000D668D"/>
    <w:rsid w:val="00110C8B"/>
    <w:rsid w:val="001E2C63"/>
    <w:rsid w:val="001E2EF2"/>
    <w:rsid w:val="00267E66"/>
    <w:rsid w:val="00291B93"/>
    <w:rsid w:val="002A2688"/>
    <w:rsid w:val="002B3905"/>
    <w:rsid w:val="002D26C7"/>
    <w:rsid w:val="002D441C"/>
    <w:rsid w:val="002F5575"/>
    <w:rsid w:val="00333BEB"/>
    <w:rsid w:val="00364FC0"/>
    <w:rsid w:val="0039174C"/>
    <w:rsid w:val="003C599F"/>
    <w:rsid w:val="003F7C6E"/>
    <w:rsid w:val="00430D0F"/>
    <w:rsid w:val="0044500C"/>
    <w:rsid w:val="004537D6"/>
    <w:rsid w:val="0049776C"/>
    <w:rsid w:val="004E4465"/>
    <w:rsid w:val="005252FE"/>
    <w:rsid w:val="00532212"/>
    <w:rsid w:val="005552EF"/>
    <w:rsid w:val="006253F6"/>
    <w:rsid w:val="00651F86"/>
    <w:rsid w:val="006827E7"/>
    <w:rsid w:val="00682BED"/>
    <w:rsid w:val="006B4E7C"/>
    <w:rsid w:val="006D4564"/>
    <w:rsid w:val="006D4633"/>
    <w:rsid w:val="006D5582"/>
    <w:rsid w:val="00711ACA"/>
    <w:rsid w:val="0073669B"/>
    <w:rsid w:val="00750EEA"/>
    <w:rsid w:val="00755B5C"/>
    <w:rsid w:val="007C28FE"/>
    <w:rsid w:val="007E2E98"/>
    <w:rsid w:val="00813838"/>
    <w:rsid w:val="008451EB"/>
    <w:rsid w:val="008D0CB6"/>
    <w:rsid w:val="008F454A"/>
    <w:rsid w:val="008F601B"/>
    <w:rsid w:val="00936021"/>
    <w:rsid w:val="009479E7"/>
    <w:rsid w:val="009D256C"/>
    <w:rsid w:val="00A64674"/>
    <w:rsid w:val="00A77860"/>
    <w:rsid w:val="00AB0505"/>
    <w:rsid w:val="00AC3BC3"/>
    <w:rsid w:val="00B01A5D"/>
    <w:rsid w:val="00B2378F"/>
    <w:rsid w:val="00B5254A"/>
    <w:rsid w:val="00BB06A5"/>
    <w:rsid w:val="00BC7B36"/>
    <w:rsid w:val="00C60502"/>
    <w:rsid w:val="00D02272"/>
    <w:rsid w:val="00D30731"/>
    <w:rsid w:val="00D65D07"/>
    <w:rsid w:val="00D721CE"/>
    <w:rsid w:val="00D8743D"/>
    <w:rsid w:val="00DF0BB8"/>
    <w:rsid w:val="00F05625"/>
    <w:rsid w:val="00F07BAC"/>
    <w:rsid w:val="00F169C1"/>
    <w:rsid w:val="00F215DD"/>
    <w:rsid w:val="00F23659"/>
    <w:rsid w:val="00F26FDE"/>
    <w:rsid w:val="00F76A81"/>
    <w:rsid w:val="00FA31B9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838"/>
    <w:pPr>
      <w:spacing w:line="360" w:lineRule="auto"/>
    </w:pPr>
    <w:rPr>
      <w:rFonts w:ascii="Arial" w:eastAsia="Times New Roman" w:hAnsi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138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7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549</TotalTime>
  <Pages>2</Pages>
  <Words>223</Words>
  <Characters>1275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26</cp:revision>
  <dcterms:created xsi:type="dcterms:W3CDTF">2017-04-03T07:53:00Z</dcterms:created>
  <dcterms:modified xsi:type="dcterms:W3CDTF">2023-04-24T13:01:00Z</dcterms:modified>
</cp:coreProperties>
</file>